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35FDB" w14:textId="466B8CB8" w:rsidR="00BA00AB" w:rsidRDefault="00A2001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Allison JON</w:t>
      </w:r>
      <w:r>
        <w:rPr>
          <w:rFonts w:cs="Times New Roman"/>
          <w:szCs w:val="24"/>
        </w:rPr>
        <w:t xml:space="preserve">      (1420 – after 1450)</w:t>
      </w:r>
    </w:p>
    <w:p w14:paraId="1DCAD1D3" w14:textId="060435B7" w:rsidR="00A20018" w:rsidRDefault="00A2001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Peatling.</w:t>
      </w:r>
    </w:p>
    <w:p w14:paraId="5040061D" w14:textId="77777777" w:rsidR="00A20018" w:rsidRDefault="00A20018" w:rsidP="009139A6">
      <w:pPr>
        <w:pStyle w:val="NoSpacing"/>
        <w:rPr>
          <w:rFonts w:cs="Times New Roman"/>
          <w:szCs w:val="24"/>
        </w:rPr>
      </w:pPr>
    </w:p>
    <w:p w14:paraId="4039805F" w14:textId="77777777" w:rsidR="00A20018" w:rsidRDefault="00A20018" w:rsidP="009139A6">
      <w:pPr>
        <w:pStyle w:val="NoSpacing"/>
        <w:rPr>
          <w:rFonts w:cs="Times New Roman"/>
          <w:szCs w:val="24"/>
        </w:rPr>
      </w:pPr>
    </w:p>
    <w:p w14:paraId="687B1415" w14:textId="0418B4C4" w:rsidR="00A20018" w:rsidRDefault="00A2001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John de Poultney(1385-1467) and Margaret le Walsh.   (FamilySearch)</w:t>
      </w:r>
    </w:p>
    <w:p w14:paraId="23EF9018" w14:textId="288B4E72" w:rsidR="00A20018" w:rsidRDefault="00A2001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(12 June 1445) John Westowe.   (ibid.)</w:t>
      </w:r>
    </w:p>
    <w:p w14:paraId="44ABF434" w14:textId="77777777" w:rsidR="00A20018" w:rsidRDefault="00A20018" w:rsidP="009139A6">
      <w:pPr>
        <w:pStyle w:val="NoSpacing"/>
        <w:rPr>
          <w:rFonts w:cs="Times New Roman"/>
          <w:szCs w:val="24"/>
        </w:rPr>
      </w:pPr>
    </w:p>
    <w:p w14:paraId="697535A5" w14:textId="77777777" w:rsidR="00A20018" w:rsidRDefault="00A20018" w:rsidP="009139A6">
      <w:pPr>
        <w:pStyle w:val="NoSpacing"/>
        <w:rPr>
          <w:rFonts w:cs="Times New Roman"/>
          <w:szCs w:val="24"/>
        </w:rPr>
      </w:pPr>
    </w:p>
    <w:p w14:paraId="6EDB8B05" w14:textId="7D19A210" w:rsidR="00A20018" w:rsidRPr="00A20018" w:rsidRDefault="00A2001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2023</w:t>
      </w:r>
    </w:p>
    <w:sectPr w:rsidR="00A20018" w:rsidRPr="00A200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61503" w14:textId="77777777" w:rsidR="00A20018" w:rsidRDefault="00A20018" w:rsidP="009139A6">
      <w:r>
        <w:separator/>
      </w:r>
    </w:p>
  </w:endnote>
  <w:endnote w:type="continuationSeparator" w:id="0">
    <w:p w14:paraId="1160E1DE" w14:textId="77777777" w:rsidR="00A20018" w:rsidRDefault="00A200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A9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28E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8AE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14E64" w14:textId="77777777" w:rsidR="00A20018" w:rsidRDefault="00A20018" w:rsidP="009139A6">
      <w:r>
        <w:separator/>
      </w:r>
    </w:p>
  </w:footnote>
  <w:footnote w:type="continuationSeparator" w:id="0">
    <w:p w14:paraId="76A5A803" w14:textId="77777777" w:rsidR="00A20018" w:rsidRDefault="00A200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87F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BF3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FC6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018"/>
    <w:rsid w:val="000666E0"/>
    <w:rsid w:val="002510B7"/>
    <w:rsid w:val="005C130B"/>
    <w:rsid w:val="00826F5C"/>
    <w:rsid w:val="009139A6"/>
    <w:rsid w:val="009448BB"/>
    <w:rsid w:val="00947624"/>
    <w:rsid w:val="00A20018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28FD2"/>
  <w15:chartTrackingRefBased/>
  <w15:docId w15:val="{56B076BE-1896-4066-95B0-024BEC0AA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2023-10-08T11:53:00Z</dcterms:created>
  <dcterms:modified xsi:type="dcterms:W3CDTF">2023-10-08T11:57:00Z</dcterms:modified>
</cp:coreProperties>
</file>